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398C1A" w14:textId="77777777" w:rsidR="001014AB" w:rsidRPr="001014AB" w:rsidRDefault="001014AB" w:rsidP="001014AB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1014AB">
        <w:rPr>
          <w:rStyle w:val="Hyperlink"/>
          <w:rFonts w:ascii="Times New Roman" w:eastAsia="Calibri" w:hAnsi="Times New Roman" w:cs="Times New Roman"/>
          <w:color w:val="auto"/>
          <w:sz w:val="24"/>
          <w:szCs w:val="24"/>
        </w:rPr>
        <w:t>Robert KILCLYFF</w:t>
      </w:r>
      <w:r w:rsidRPr="001014AB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</w:t>
      </w:r>
      <w:proofErr w:type="gramStart"/>
      <w:r w:rsidRPr="001014AB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 w:rsidRPr="001014AB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fl.1483)</w:t>
      </w:r>
    </w:p>
    <w:p w14:paraId="60C09BE2" w14:textId="77777777" w:rsidR="001014AB" w:rsidRPr="001014AB" w:rsidRDefault="001014AB" w:rsidP="001014AB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1014AB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of </w:t>
      </w:r>
      <w:proofErr w:type="spellStart"/>
      <w:r w:rsidRPr="001014AB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Warmfield</w:t>
      </w:r>
      <w:proofErr w:type="spellEnd"/>
      <w:r w:rsidRPr="001014AB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, West Riding of Yorkshire. Husbandman.</w:t>
      </w:r>
    </w:p>
    <w:p w14:paraId="58291028" w14:textId="77777777" w:rsidR="001014AB" w:rsidRPr="001014AB" w:rsidRDefault="001014AB" w:rsidP="001014AB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3A5DAD51" w14:textId="77777777" w:rsidR="001014AB" w:rsidRPr="001014AB" w:rsidRDefault="001014AB" w:rsidP="001014AB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36CECDA6" w14:textId="77777777" w:rsidR="001014AB" w:rsidRPr="001014AB" w:rsidRDefault="001014AB" w:rsidP="001014AB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1014AB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 w:rsidRPr="001014AB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Gilbert </w:t>
      </w:r>
      <w:proofErr w:type="spellStart"/>
      <w:r w:rsidRPr="001014AB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Leventhorp</w:t>
      </w:r>
      <w:proofErr w:type="spellEnd"/>
      <w:r w:rsidRPr="001014AB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(q.v.), as the executor of William </w:t>
      </w:r>
      <w:proofErr w:type="spellStart"/>
      <w:r w:rsidRPr="001014AB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Leventhorp</w:t>
      </w:r>
      <w:proofErr w:type="spellEnd"/>
      <w:r w:rsidRPr="001014AB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(q.v.),</w:t>
      </w:r>
    </w:p>
    <w:p w14:paraId="36B42F40" w14:textId="77777777" w:rsidR="001014AB" w:rsidRPr="001014AB" w:rsidRDefault="001014AB" w:rsidP="001014AB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1014AB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 w:rsidRPr="001014AB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brought a plaint of debt against him, William </w:t>
      </w:r>
      <w:proofErr w:type="spellStart"/>
      <w:r w:rsidRPr="001014AB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Dyconson</w:t>
      </w:r>
      <w:proofErr w:type="spellEnd"/>
      <w:r w:rsidRPr="001014AB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of Scholes by</w:t>
      </w:r>
    </w:p>
    <w:p w14:paraId="39856AD7" w14:textId="77777777" w:rsidR="001014AB" w:rsidRPr="001014AB" w:rsidRDefault="001014AB" w:rsidP="001014AB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1014AB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 w:rsidRPr="001014AB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Barwick in </w:t>
      </w:r>
      <w:proofErr w:type="spellStart"/>
      <w:r w:rsidRPr="001014AB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Elmet</w:t>
      </w:r>
      <w:proofErr w:type="spellEnd"/>
      <w:r w:rsidRPr="001014AB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(q.v.) and Robert Coke of </w:t>
      </w:r>
      <w:proofErr w:type="spellStart"/>
      <w:r w:rsidRPr="001014AB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Campsall</w:t>
      </w:r>
      <w:proofErr w:type="spellEnd"/>
      <w:r w:rsidRPr="001014AB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(q.v.).</w:t>
      </w:r>
    </w:p>
    <w:p w14:paraId="4E60839C" w14:textId="77777777" w:rsidR="001014AB" w:rsidRPr="001014AB" w:rsidRDefault="001014AB" w:rsidP="001014AB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1014AB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 w:rsidRPr="001014AB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 w:rsidRPr="001014AB"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1014AB">
          <w:rPr>
            <w:rStyle w:val="Hyperlink"/>
            <w:rFonts w:ascii="Times New Roman" w:eastAsia="Calibri" w:hAnsi="Times New Roman" w:cs="Times New Roman"/>
            <w:color w:val="auto"/>
            <w:sz w:val="24"/>
            <w:szCs w:val="24"/>
            <w:u w:val="none"/>
          </w:rPr>
          <w:t>http://aalt.law.uh.edu/Indices/CP40Indices/CP40no883Pl.htm</w:t>
        </w:r>
      </w:hyperlink>
      <w:r w:rsidRPr="001014AB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)</w:t>
      </w:r>
    </w:p>
    <w:p w14:paraId="67A5D8C7" w14:textId="77777777" w:rsidR="001014AB" w:rsidRPr="001014AB" w:rsidRDefault="001014AB" w:rsidP="001014AB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607A33B7" w14:textId="77777777" w:rsidR="001014AB" w:rsidRPr="001014AB" w:rsidRDefault="001014AB" w:rsidP="001014AB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4B1EE320" w14:textId="77777777" w:rsidR="001014AB" w:rsidRPr="001014AB" w:rsidRDefault="001014AB" w:rsidP="001014AB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1014AB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15 August 2021</w:t>
      </w:r>
    </w:p>
    <w:p w14:paraId="40AA08EF" w14:textId="77777777" w:rsidR="00BA00AB" w:rsidRPr="001014AB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1014A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1F3CA5" w14:textId="77777777" w:rsidR="001014AB" w:rsidRDefault="001014AB" w:rsidP="009139A6">
      <w:r>
        <w:separator/>
      </w:r>
    </w:p>
  </w:endnote>
  <w:endnote w:type="continuationSeparator" w:id="0">
    <w:p w14:paraId="5F92BA13" w14:textId="77777777" w:rsidR="001014AB" w:rsidRDefault="001014A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B514E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68B1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B3CCA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25924A" w14:textId="77777777" w:rsidR="001014AB" w:rsidRDefault="001014AB" w:rsidP="009139A6">
      <w:r>
        <w:separator/>
      </w:r>
    </w:p>
  </w:footnote>
  <w:footnote w:type="continuationSeparator" w:id="0">
    <w:p w14:paraId="4E1224E6" w14:textId="77777777" w:rsidR="001014AB" w:rsidRDefault="001014A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B4F45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33138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CD766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14AB"/>
    <w:rsid w:val="000666E0"/>
    <w:rsid w:val="001014AB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4FA3D6"/>
  <w15:chartTrackingRefBased/>
  <w15:docId w15:val="{F0A18B87-5E7D-4231-ABC2-F0A8586A1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1014A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67</Words>
  <Characters>385</Characters>
  <Application>Microsoft Office Word</Application>
  <DocSecurity>0</DocSecurity>
  <Lines>3</Lines>
  <Paragraphs>1</Paragraphs>
  <ScaleCrop>false</ScaleCrop>
  <Company/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2021-10-07T19:16:00Z</dcterms:created>
  <dcterms:modified xsi:type="dcterms:W3CDTF">2021-10-07T19:17:00Z</dcterms:modified>
</cp:coreProperties>
</file>